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73" w:rsidRDefault="00526773">
      <w:r>
        <w:t>География 5 класс.</w:t>
      </w:r>
    </w:p>
    <w:p w:rsidR="00526773" w:rsidRDefault="00526773">
      <w:r>
        <w:t xml:space="preserve"> </w:t>
      </w:r>
    </w:p>
    <w:p w:rsidR="00526773" w:rsidRDefault="00526773">
      <w:r>
        <w:t>Тема: Землетресения и вулканы.</w:t>
      </w:r>
    </w:p>
    <w:p w:rsidR="00526773" w:rsidRDefault="00526773" w:rsidP="00846BC5">
      <w:pPr>
        <w:jc w:val="center"/>
      </w:pPr>
      <w:r>
        <w:t xml:space="preserve"> </w:t>
      </w:r>
    </w:p>
    <w:p w:rsidR="00526773" w:rsidRDefault="00526773" w:rsidP="00846BC5">
      <w:r>
        <w:t xml:space="preserve">  видеоуроки по ссылке.</w:t>
      </w:r>
    </w:p>
    <w:p w:rsidR="00526773" w:rsidRDefault="00526773">
      <w:hyperlink r:id="rId4" w:history="1">
        <w:r>
          <w:rPr>
            <w:rStyle w:val="Hyperlink"/>
          </w:rPr>
          <w:t>https://interneturok.ru/lesson/prirodovedenie/5-klass/bzemlyab/zemletryasenie</w:t>
        </w:r>
      </w:hyperlink>
    </w:p>
    <w:p w:rsidR="00526773" w:rsidRDefault="00526773">
      <w:hyperlink r:id="rId5" w:history="1">
        <w:r>
          <w:rPr>
            <w:rStyle w:val="Hyperlink"/>
          </w:rPr>
          <w:t>https://interneturok.ru/lesson/prirodovedenie/5-klass/bzemlyab/vulkany</w:t>
        </w:r>
      </w:hyperlink>
    </w:p>
    <w:p w:rsidR="00526773" w:rsidRDefault="00526773">
      <w:bookmarkStart w:id="0" w:name="_GoBack"/>
      <w:bookmarkEnd w:id="0"/>
      <w:r>
        <w:t xml:space="preserve"> </w:t>
      </w:r>
    </w:p>
    <w:sectPr w:rsidR="00526773" w:rsidSect="00404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BC5"/>
    <w:rsid w:val="001F39DE"/>
    <w:rsid w:val="00346B87"/>
    <w:rsid w:val="0040488F"/>
    <w:rsid w:val="00526773"/>
    <w:rsid w:val="008163B5"/>
    <w:rsid w:val="00846BC5"/>
    <w:rsid w:val="00D55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88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46B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lesson/prirodovedenie/5-klass/bzemlyab/vulkany" TargetMode="External"/><Relationship Id="rId4" Type="http://schemas.openxmlformats.org/officeDocument/2006/relationships/hyperlink" Target="https://interneturok.ru/lesson/prirodovedenie/5-klass/bzemlyab/zemletryasen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60</Words>
  <Characters>348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User</cp:lastModifiedBy>
  <cp:revision>3</cp:revision>
  <dcterms:created xsi:type="dcterms:W3CDTF">2020-03-20T22:05:00Z</dcterms:created>
  <dcterms:modified xsi:type="dcterms:W3CDTF">2020-04-07T07:34:00Z</dcterms:modified>
</cp:coreProperties>
</file>